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6C5571" w:rsidRDefault="00B3605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283" w:history="1">
        <w:r w:rsidR="006C5571" w:rsidRPr="00965ED2">
          <w:rPr>
            <w:rStyle w:val="aa"/>
          </w:rPr>
          <w:t>IPV6-ICMP-MIB</w:t>
        </w:r>
        <w:r w:rsidR="006C5571">
          <w:rPr>
            <w:webHidden/>
          </w:rPr>
          <w:tab/>
        </w:r>
        <w:r w:rsidR="006C5571">
          <w:rPr>
            <w:webHidden/>
          </w:rPr>
          <w:fldChar w:fldCharType="begin"/>
        </w:r>
        <w:r w:rsidR="006C5571">
          <w:rPr>
            <w:webHidden/>
          </w:rPr>
          <w:instrText xml:space="preserve"> PAGEREF _Toc399317283 \h </w:instrText>
        </w:r>
        <w:r w:rsidR="006C5571">
          <w:rPr>
            <w:webHidden/>
          </w:rPr>
        </w:r>
        <w:r w:rsidR="006C5571">
          <w:rPr>
            <w:webHidden/>
          </w:rPr>
          <w:fldChar w:fldCharType="separate"/>
        </w:r>
        <w:r w:rsidR="006C5571">
          <w:rPr>
            <w:webHidden/>
          </w:rPr>
          <w:t>2</w:t>
        </w:r>
        <w:r w:rsidR="006C5571">
          <w:rPr>
            <w:webHidden/>
          </w:rPr>
          <w:fldChar w:fldCharType="end"/>
        </w:r>
      </w:hyperlink>
    </w:p>
    <w:p w:rsidR="006C5571" w:rsidRDefault="006C557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284" w:history="1">
        <w:r w:rsidRPr="00965ED2">
          <w:rPr>
            <w:rStyle w:val="aa"/>
          </w:rPr>
          <w:t>ipv6IfIcmpTable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3605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C5571" w:rsidRPr="006C5571" w:rsidRDefault="006C5571" w:rsidP="006C5571">
      <w:pPr>
        <w:pStyle w:val="1"/>
        <w:tabs>
          <w:tab w:val="num" w:pos="432"/>
        </w:tabs>
        <w:ind w:left="432" w:hanging="432"/>
        <w:jc w:val="both"/>
      </w:pPr>
      <w:bookmarkStart w:id="0" w:name="_Toc397420274"/>
      <w:bookmarkStart w:id="1" w:name="_Toc399317283"/>
      <w:r w:rsidRPr="006C5571">
        <w:lastRenderedPageBreak/>
        <w:t>IP</w:t>
      </w:r>
      <w:r w:rsidRPr="006C5571">
        <w:rPr>
          <w:rFonts w:hint="eastAsia"/>
        </w:rPr>
        <w:t>V</w:t>
      </w:r>
      <w:r w:rsidRPr="006C5571">
        <w:t>6</w:t>
      </w:r>
      <w:r w:rsidRPr="006C5571">
        <w:rPr>
          <w:rFonts w:hint="eastAsia"/>
        </w:rPr>
        <w:t>-</w:t>
      </w:r>
      <w:r w:rsidRPr="006C5571">
        <w:t>ICMP</w:t>
      </w:r>
      <w:r w:rsidRPr="006C5571">
        <w:rPr>
          <w:rFonts w:hint="eastAsia"/>
        </w:rPr>
        <w:t>-</w:t>
      </w:r>
      <w:r w:rsidRPr="006C5571">
        <w:t>MIB</w:t>
      </w:r>
      <w:bookmarkEnd w:id="0"/>
      <w:bookmarkEnd w:id="1"/>
      <w:r w:rsidRPr="006C5571">
        <w:t xml:space="preserve"> </w:t>
      </w:r>
    </w:p>
    <w:p w:rsidR="006C5571" w:rsidRPr="004378AC" w:rsidRDefault="006C5571" w:rsidP="006C55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275"/>
      <w:bookmarkStart w:id="3" w:name="_Toc399317284"/>
      <w:r w:rsidRPr="004378AC">
        <w:t>ipv6IfIcmpTable</w:t>
      </w:r>
      <w:bookmarkEnd w:id="2"/>
      <w:bookmarkEnd w:id="3"/>
    </w:p>
    <w:p w:rsidR="006C5571" w:rsidRPr="004378AC" w:rsidRDefault="006C5571" w:rsidP="006C557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1.3.6.1.2.1.56.1.1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ipv6IfIcmpInMsgs (1.3.6.1.2.1.56.1.1.1.1)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ipv6IfIcmpInErrors (1.3.6.1.2.1.56.1.1.1.2)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ipv6IfIcmpInDestUnreachs (1.3.6.1.2.1.56.1.1.1.3)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ipv6IfIcmpInAdminProhibs (1.3.6.1.2.1.56.1.1.1.4)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ascii="Helvetica" w:hAnsi="Helvetica" w:cs="Helvetica"/>
              </w:rPr>
              <w:t xml:space="preserve">The value is always </w:t>
            </w:r>
            <w:r w:rsidRPr="004378AC">
              <w:rPr>
                <w:rFonts w:ascii="Helvetica" w:hAnsi="Helvetica" w:cs="Helvetica" w:hint="eastAsia"/>
              </w:rPr>
              <w:t>0</w:t>
            </w:r>
            <w:r w:rsidRPr="004378AC">
              <w:rPr>
                <w:rFonts w:ascii="Helvetica" w:hAnsi="Helvetica" w:cs="Helvetica"/>
              </w:rPr>
              <w:t>.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ipv6IfIcmpInTimeExcds (1.3.6.1.2.1.56.1.1.1.5)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ipv6IfIcmpInParmProblems (1.3.6.1.2.1.56.1.1.1.6)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ipv6IfIcmpInPktTooBigs (1.3.6.1.2.1.56.1.1.1.7)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ipv6IfIcmpInEchos (1.3.6.1.2.1.56.1.1.1.8)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ipv6IfIcmpInEchoReplies (1.3.6.1.2.1.56.1.1.1.9)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ipv6IfIcmpInRouterSolicits (1.3.6.1.2.1.56.1.1.1.10)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ipv6IfIcmpInRouterAdvertisements (1.3.6.1.2.1.56.1.1.1.11)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ipv6IfIcmpInNeighborSolicits (1.3.6.1.2.1.56.1.1.1.12)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ipv6IfIcmpInNeighborAdvertisements (1.3.6.1.2.1.56.1.1.1.13)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ipv6IfIcmpInRedirects (1.3.6.1.2.1.56.1.1.1.14)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ipv6IfIcmpInGroupMembQueries (1.3.6.1.2.1.56.1.1.1.15)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ipv6IfIcmpInGroupMembResponses (1.3.6.1.2.1.56.1.1.1.16)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ipv6IfIcmpInGroupMembReductions (1.3.6.1.2.1.56.1.1.1.17)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ipv6IfIcmpOutMsgs (1.3.6.1.2.1.56.1.1.1.18)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ipv6IfIcmpOutErrors (1.3.6.1.2.1.56.1.1.1.19)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ascii="Helvetica" w:hAnsi="Helvetica" w:cs="Helvetica"/>
              </w:rPr>
              <w:t xml:space="preserve">The value is always </w:t>
            </w:r>
            <w:r w:rsidRPr="004378AC">
              <w:rPr>
                <w:rFonts w:ascii="Helvetica" w:hAnsi="Helvetica" w:cs="Helvetica" w:hint="eastAsia"/>
              </w:rPr>
              <w:t>0</w:t>
            </w:r>
            <w:r w:rsidRPr="004378AC">
              <w:rPr>
                <w:rFonts w:ascii="Helvetica" w:hAnsi="Helvetica" w:cs="Helvetica"/>
              </w:rPr>
              <w:t>.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ipv6IfIcmpOutDestUnreachs (1.3.6.1.2.1.56.1.1.1.20)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ipv6IfIcmpOutAdminProhibs (1.3.6.1.2.1.56.1.1.1.21)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ascii="Helvetica" w:hAnsi="Helvetica" w:cs="Helvetica"/>
              </w:rPr>
              <w:t xml:space="preserve">The value is always </w:t>
            </w:r>
            <w:r w:rsidRPr="004378AC">
              <w:rPr>
                <w:rFonts w:ascii="Helvetica" w:hAnsi="Helvetica" w:cs="Helvetica" w:hint="eastAsia"/>
              </w:rPr>
              <w:t>0</w:t>
            </w:r>
            <w:r w:rsidRPr="004378AC">
              <w:rPr>
                <w:rFonts w:ascii="Helvetica" w:hAnsi="Helvetica" w:cs="Helvetica"/>
              </w:rPr>
              <w:t>.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ipv6IfIcmpOutTimeExcds (1.3.6.1.2.1.56.1.1.1.22)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ipv6IfIcmpOutParmProblems (1.3.6.1.2.1.56.1.1.1.23)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ipv6IfIcmpOutPktTooBigs (1.3.6.1.2.1.56.1.1.1.24)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ipv6IfIcmpOutEchos (1.3.6.1.2.1.56.1.1.1.25)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ipv6IfIcmpOutEchoReplies (1.3.6.1.2.1.56.1.1.1.26)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ipv6IfIcmpOutRouterSolicits (1.3.6.1.2.1.56.1.1.1.27)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ipv6IfIcmpOutRouterAdvertisements (1.3.6.1.2.1.56.1.1.1.28)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ipv6IfIcmpOutNeighborSolicits (1.3.6.1.2.1.56.1.1.1.29)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ipv6IfIcmpOutNeighborAdvertisements (1.3.6.1.2.1.56.1.1.1.30)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ipv6IfIcmpOutRedirects (1.3.6.1.2.1.56.1.1.1.31)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ipv6IfIcmpOutGroupMembQueries (1.3.6.1.2.1.56.1.1.1.32)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ipv6IfIcmpOutGroupMembResponses (1.3.6.1.2.1.56.1.1.1.33)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ipv6IfIcmpOutGroupMembReductions (1.3.6.1.2.1.56.1.1.1.34)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6C5571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1F5" w:rsidRDefault="003531F5">
      <w:r>
        <w:separator/>
      </w:r>
    </w:p>
  </w:endnote>
  <w:endnote w:type="continuationSeparator" w:id="0">
    <w:p w:rsidR="003531F5" w:rsidRDefault="00353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3605C">
      <w:fldChar w:fldCharType="begin"/>
    </w:r>
    <w:r>
      <w:instrText>PAGE</w:instrText>
    </w:r>
    <w:r w:rsidR="00B3605C">
      <w:fldChar w:fldCharType="separate"/>
    </w:r>
    <w:r w:rsidR="006C5571">
      <w:rPr>
        <w:noProof/>
      </w:rPr>
      <w:t>1</w:t>
    </w:r>
    <w:r w:rsidR="00B3605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6C5571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1F5" w:rsidRDefault="003531F5">
      <w:r>
        <w:separator/>
      </w:r>
    </w:p>
  </w:footnote>
  <w:footnote w:type="continuationSeparator" w:id="0">
    <w:p w:rsidR="003531F5" w:rsidRDefault="003531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C5571" w:rsidRPr="006C5571">
      <w:t xml:space="preserve"> IPV6-ICMP-MIB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31F5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5571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05C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C557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C557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C557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C557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C557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C557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C557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6C5571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069FA-43A7-4B81-BAC9-BC8834D7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2014-09-24T02:19:00Z</dcterms:modified>
</cp:coreProperties>
</file>